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A51EAE" w14:textId="77777777" w:rsidR="003D129E" w:rsidRDefault="003D129E" w:rsidP="003D129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DARRELL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fl.1509)</w:t>
      </w:r>
    </w:p>
    <w:p w14:paraId="2596D24D" w14:textId="77777777" w:rsidR="003D129E" w:rsidRDefault="003D129E" w:rsidP="003D129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Kent.</w:t>
      </w:r>
    </w:p>
    <w:p w14:paraId="260EACB1" w14:textId="77777777" w:rsidR="003D129E" w:rsidRDefault="003D129E" w:rsidP="003D129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C03B82D" w14:textId="77777777" w:rsidR="003D129E" w:rsidRDefault="003D129E" w:rsidP="003D129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5BD60D3" w14:textId="77777777" w:rsidR="003D129E" w:rsidRDefault="003D129E" w:rsidP="003D129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1509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5D386D9F" w14:textId="77777777" w:rsidR="003D129E" w:rsidRDefault="003D129E" w:rsidP="003D129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5755AC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https://www.kentarchaeology.org.uk/Research/Libr/Wills/NameOrder/D.htm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58D246F9" w14:textId="77777777" w:rsidR="003D129E" w:rsidRDefault="003D129E" w:rsidP="003D129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5F9B2F9" w14:textId="77777777" w:rsidR="003D129E" w:rsidRDefault="003D129E" w:rsidP="003D129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753BF3E" w14:textId="77777777" w:rsidR="003D129E" w:rsidRDefault="003D129E" w:rsidP="003D129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June 2022</w:t>
      </w:r>
    </w:p>
    <w:p w14:paraId="12D13FA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39710D" w14:textId="77777777" w:rsidR="003D129E" w:rsidRDefault="003D129E" w:rsidP="009139A6">
      <w:r>
        <w:separator/>
      </w:r>
    </w:p>
  </w:endnote>
  <w:endnote w:type="continuationSeparator" w:id="0">
    <w:p w14:paraId="238AE3E9" w14:textId="77777777" w:rsidR="003D129E" w:rsidRDefault="003D129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1DD2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A408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3870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8341F6" w14:textId="77777777" w:rsidR="003D129E" w:rsidRDefault="003D129E" w:rsidP="009139A6">
      <w:r>
        <w:separator/>
      </w:r>
    </w:p>
  </w:footnote>
  <w:footnote w:type="continuationSeparator" w:id="0">
    <w:p w14:paraId="230CDAFE" w14:textId="77777777" w:rsidR="003D129E" w:rsidRDefault="003D129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53D4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166F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11C9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129E"/>
    <w:rsid w:val="000666E0"/>
    <w:rsid w:val="002510B7"/>
    <w:rsid w:val="003D129E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83046F"/>
  <w15:chartTrackingRefBased/>
  <w15:docId w15:val="{B34F7AA6-4166-49FF-91F3-56DCC3440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D129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D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2022-09-02T21:18:00Z</dcterms:created>
  <dcterms:modified xsi:type="dcterms:W3CDTF">2022-09-02T21:18:00Z</dcterms:modified>
</cp:coreProperties>
</file>